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A9141" w14:textId="54481E77" w:rsidR="00421E32" w:rsidRPr="00492684" w:rsidRDefault="00C44890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492684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0F7FB4" w:rsidRPr="00492684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Pr="00492684">
        <w:rPr>
          <w:rFonts w:asciiTheme="minorHAnsi" w:hAnsiTheme="minorHAnsi" w:cstheme="minorHAnsi"/>
          <w:b/>
          <w:sz w:val="36"/>
          <w:szCs w:val="36"/>
          <w:lang w:val="en-GB"/>
        </w:rPr>
        <w:br/>
        <w:t xml:space="preserve">SPECIFICATION OF </w:t>
      </w:r>
      <w:r w:rsidR="00800392" w:rsidRPr="00492684">
        <w:rPr>
          <w:rFonts w:asciiTheme="minorHAnsi" w:hAnsiTheme="minorHAnsi" w:cstheme="minorHAnsi"/>
          <w:b/>
          <w:sz w:val="36"/>
          <w:szCs w:val="36"/>
          <w:lang w:val="en-GB"/>
        </w:rPr>
        <w:t xml:space="preserve">STANDARD </w:t>
      </w:r>
      <w:r w:rsidRPr="00492684">
        <w:rPr>
          <w:rFonts w:asciiTheme="minorHAnsi" w:hAnsiTheme="minorHAnsi" w:cstheme="minorHAnsi"/>
          <w:b/>
          <w:sz w:val="36"/>
          <w:szCs w:val="36"/>
          <w:lang w:val="en-GB"/>
        </w:rPr>
        <w:t>GOODS</w:t>
      </w:r>
    </w:p>
    <w:p w14:paraId="002A6A00" w14:textId="2C5F9C69" w:rsidR="004E36AD" w:rsidRPr="00492684" w:rsidRDefault="004E36AD" w:rsidP="00800392">
      <w:pPr>
        <w:tabs>
          <w:tab w:val="left" w:pos="2835"/>
        </w:tabs>
        <w:spacing w:before="240" w:after="240"/>
        <w:ind w:left="2835" w:hanging="2835"/>
        <w:jc w:val="center"/>
        <w:rPr>
          <w:lang w:val="en-GB" w:eastAsia="ko-KR"/>
        </w:rPr>
      </w:pPr>
      <w:r w:rsidRPr="00492684">
        <w:rPr>
          <w:b/>
          <w:lang w:val="en-GB"/>
        </w:rPr>
        <w:t>Procurement No:</w:t>
      </w:r>
      <w:r w:rsidRPr="00492684">
        <w:rPr>
          <w:lang w:val="en-GB"/>
        </w:rPr>
        <w:tab/>
      </w:r>
      <w:r w:rsidR="00C967EF">
        <w:rPr>
          <w:rStyle w:val="Strong"/>
          <w:rFonts w:asciiTheme="minorHAnsi" w:hAnsiTheme="minorHAnsi" w:cstheme="minorHAnsi"/>
          <w:lang w:val="en-GB"/>
        </w:rPr>
        <w:t>15-G005-22</w:t>
      </w:r>
    </w:p>
    <w:p w14:paraId="5271E422" w14:textId="09544010" w:rsidR="00441DA5" w:rsidRPr="00492684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  <w:lang w:val="en-GB"/>
        </w:rPr>
      </w:pPr>
      <w:r w:rsidRPr="00492684">
        <w:rPr>
          <w:rFonts w:ascii="Calibri" w:hAnsi="Calibri" w:cs="Calibri"/>
          <w:highlight w:val="yellow"/>
          <w:lang w:val="en-GB"/>
        </w:rPr>
        <w:br w:type="page"/>
      </w:r>
    </w:p>
    <w:p w14:paraId="08AF0BFE" w14:textId="021E4E3B" w:rsidR="00C44890" w:rsidRDefault="00C44890" w:rsidP="00C44890">
      <w:pPr>
        <w:pStyle w:val="Heading2"/>
      </w:pPr>
      <w:bookmarkStart w:id="0" w:name="_Toc419729571"/>
      <w:bookmarkStart w:id="1" w:name="_Toc11156577"/>
      <w:r w:rsidRPr="00492684">
        <w:lastRenderedPageBreak/>
        <w:t>Specification</w:t>
      </w:r>
      <w:bookmarkEnd w:id="0"/>
    </w:p>
    <w:p w14:paraId="3E6BBCE8" w14:textId="136876EC" w:rsidR="00C44890" w:rsidRPr="00492684" w:rsidRDefault="00C967EF" w:rsidP="00C44890">
      <w:pPr>
        <w:pStyle w:val="Heading3"/>
        <w:rPr>
          <w:lang w:val="en-GB"/>
        </w:rPr>
      </w:pPr>
      <w:bookmarkStart w:id="2" w:name="_Toc293504682"/>
      <w:bookmarkStart w:id="3" w:name="_Toc419729572"/>
      <w:bookmarkStart w:id="4" w:name="_Toc292659306"/>
      <w:r>
        <w:rPr>
          <w:lang w:val="en-GB"/>
        </w:rPr>
        <w:t>Ba</w:t>
      </w:r>
      <w:r w:rsidR="00C44890" w:rsidRPr="00492684">
        <w:rPr>
          <w:lang w:val="en-GB"/>
        </w:rPr>
        <w:t>ckground</w:t>
      </w:r>
      <w:bookmarkEnd w:id="2"/>
      <w:bookmarkEnd w:id="3"/>
    </w:p>
    <w:p w14:paraId="24A7EEAB" w14:textId="3FF6224A" w:rsidR="00C44890" w:rsidRPr="00492684" w:rsidRDefault="006D3DFA" w:rsidP="00C44890">
      <w:pPr>
        <w:rPr>
          <w:lang w:val="en-GB"/>
        </w:rPr>
      </w:pPr>
      <w:r>
        <w:rPr>
          <w:lang w:val="en-GB"/>
        </w:rPr>
        <w:t xml:space="preserve">The Revolving Fund is a new project for </w:t>
      </w:r>
      <w:proofErr w:type="spellStart"/>
      <w:r>
        <w:rPr>
          <w:lang w:val="en-GB"/>
        </w:rPr>
        <w:t>Nikunau</w:t>
      </w:r>
      <w:proofErr w:type="spellEnd"/>
      <w:r>
        <w:rPr>
          <w:lang w:val="en-GB"/>
        </w:rPr>
        <w:t xml:space="preserve"> which aims to reduce the hardship to order materials from the remote capital of Tarawa. </w:t>
      </w:r>
    </w:p>
    <w:p w14:paraId="000280F4" w14:textId="1A2FB770" w:rsidR="00C44890" w:rsidRPr="00492684" w:rsidRDefault="002A4740" w:rsidP="00C44890">
      <w:pPr>
        <w:pStyle w:val="Heading3"/>
        <w:rPr>
          <w:rFonts w:cs="Calibri"/>
          <w:lang w:val="en-GB"/>
        </w:rPr>
      </w:pPr>
      <w:bookmarkStart w:id="5" w:name="_Toc312171709"/>
      <w:r w:rsidRPr="00492684">
        <w:rPr>
          <w:rFonts w:cs="Calibri"/>
          <w:lang w:val="en-GB"/>
        </w:rPr>
        <w:t>Requirements</w:t>
      </w:r>
    </w:p>
    <w:p w14:paraId="7B19B727" w14:textId="50A199C6" w:rsidR="00C44890" w:rsidRDefault="00C44890" w:rsidP="00C44890">
      <w:pPr>
        <w:rPr>
          <w:lang w:val="en-GB"/>
        </w:rPr>
      </w:pPr>
      <w:bookmarkStart w:id="6" w:name="_Toc308102003"/>
      <w:r w:rsidRPr="00492684">
        <w:rPr>
          <w:lang w:val="en-GB"/>
        </w:rPr>
        <w:t>All supporting documentation must be in English.</w:t>
      </w:r>
    </w:p>
    <w:p w14:paraId="62951F43" w14:textId="2B17CD7B" w:rsidR="00B12852" w:rsidRPr="00492684" w:rsidRDefault="00B12852" w:rsidP="00C44890">
      <w:pPr>
        <w:rPr>
          <w:lang w:val="en-GB"/>
        </w:rPr>
      </w:pPr>
      <w:r>
        <w:rPr>
          <w:lang w:val="en-GB"/>
        </w:rPr>
        <w:t>Per detailed table hereunder.</w:t>
      </w:r>
    </w:p>
    <w:p w14:paraId="65A62D34" w14:textId="77777777" w:rsidR="00C44890" w:rsidRPr="00492684" w:rsidRDefault="00C44890" w:rsidP="00C44890">
      <w:pPr>
        <w:pStyle w:val="Heading3"/>
        <w:rPr>
          <w:rFonts w:cs="Calibri"/>
          <w:lang w:val="en-GB"/>
        </w:rPr>
      </w:pPr>
      <w:bookmarkStart w:id="7" w:name="_Toc419729577"/>
      <w:bookmarkEnd w:id="6"/>
      <w:r w:rsidRPr="00492684">
        <w:rPr>
          <w:rFonts w:cs="Calibri"/>
          <w:lang w:val="en-GB"/>
        </w:rPr>
        <w:t>Installation services</w:t>
      </w:r>
      <w:bookmarkEnd w:id="7"/>
    </w:p>
    <w:p w14:paraId="3321152F" w14:textId="36A77A26" w:rsidR="00C44890" w:rsidRPr="00492684" w:rsidRDefault="00B12852" w:rsidP="00C44890">
      <w:pPr>
        <w:rPr>
          <w:lang w:val="en-GB"/>
        </w:rPr>
      </w:pPr>
      <w:r>
        <w:rPr>
          <w:highlight w:val="yellow"/>
          <w:lang w:val="en-GB"/>
        </w:rPr>
        <w:t>NIL</w:t>
      </w:r>
    </w:p>
    <w:p w14:paraId="17367821" w14:textId="77777777" w:rsidR="00C44890" w:rsidRPr="00492684" w:rsidRDefault="00C44890" w:rsidP="00772E21">
      <w:pPr>
        <w:pStyle w:val="Heading3"/>
        <w:rPr>
          <w:lang w:val="en-GB"/>
        </w:rPr>
      </w:pPr>
      <w:bookmarkStart w:id="8" w:name="_Toc419729578"/>
      <w:r w:rsidRPr="00492684">
        <w:rPr>
          <w:lang w:val="en-GB"/>
        </w:rPr>
        <w:t>Delivery Time</w:t>
      </w:r>
      <w:bookmarkEnd w:id="8"/>
    </w:p>
    <w:p w14:paraId="1FAB4B7A" w14:textId="487C1B08" w:rsidR="00C44890" w:rsidRPr="00492684" w:rsidRDefault="000433E8" w:rsidP="00C44890">
      <w:pPr>
        <w:rPr>
          <w:lang w:val="en-GB"/>
        </w:rPr>
      </w:pPr>
      <w:r>
        <w:rPr>
          <w:lang w:val="en-GB"/>
        </w:rPr>
        <w:t>3 weeks.</w:t>
      </w:r>
    </w:p>
    <w:bookmarkEnd w:id="4"/>
    <w:bookmarkEnd w:id="5"/>
    <w:p w14:paraId="625DFCD7" w14:textId="43F96A5E" w:rsidR="00C44890" w:rsidRPr="00492684" w:rsidRDefault="00C44890" w:rsidP="00C44890">
      <w:pPr>
        <w:pStyle w:val="Heading2"/>
      </w:pPr>
      <w:r w:rsidRPr="00492684">
        <w:t>Description of the Goods</w:t>
      </w:r>
      <w:bookmarkEnd w:id="1"/>
    </w:p>
    <w:tbl>
      <w:tblPr>
        <w:tblW w:w="7080" w:type="dxa"/>
        <w:tblInd w:w="-5" w:type="dxa"/>
        <w:tblLook w:val="04A0" w:firstRow="1" w:lastRow="0" w:firstColumn="1" w:lastColumn="0" w:noHBand="0" w:noVBand="1"/>
      </w:tblPr>
      <w:tblGrid>
        <w:gridCol w:w="960"/>
        <w:gridCol w:w="1960"/>
        <w:gridCol w:w="960"/>
        <w:gridCol w:w="960"/>
        <w:gridCol w:w="1060"/>
        <w:gridCol w:w="1180"/>
      </w:tblGrid>
      <w:tr w:rsidR="00C967EF" w:rsidRPr="006D3DFA" w14:paraId="07C6170D" w14:textId="77777777" w:rsidTr="00FF00F7">
        <w:trPr>
          <w:trHeight w:val="288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1A6BE" w14:textId="77777777" w:rsidR="00C967EF" w:rsidRPr="006D3DFA" w:rsidRDefault="00C967EF" w:rsidP="00FF00F7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6D3DF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ITEMS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6C2F4" w14:textId="77777777" w:rsidR="00C967EF" w:rsidRPr="006D3DFA" w:rsidRDefault="00C967EF" w:rsidP="00FF00F7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6D3DF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DESCRIPTION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1F544" w14:textId="77777777" w:rsidR="00C967EF" w:rsidRPr="006D3DFA" w:rsidRDefault="00C967EF" w:rsidP="00FF00F7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6D3DF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QTY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AF777" w14:textId="77777777" w:rsidR="00C967EF" w:rsidRPr="006D3DFA" w:rsidRDefault="00C967EF" w:rsidP="00FF00F7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UNIT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447D3" w14:textId="77777777" w:rsidR="00C967EF" w:rsidRPr="006D3DFA" w:rsidRDefault="00C967EF" w:rsidP="00FF00F7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6D3DF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PRIZE 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46150" w14:textId="77777777" w:rsidR="00C967EF" w:rsidRPr="006D3DFA" w:rsidRDefault="00C967EF" w:rsidP="00FF00F7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6D3DF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AMOUNT </w:t>
            </w:r>
          </w:p>
        </w:tc>
      </w:tr>
      <w:tr w:rsidR="00C967EF" w:rsidRPr="006D3DFA" w14:paraId="63D8EF6C" w14:textId="77777777" w:rsidTr="00FF00F7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F1128" w14:textId="77777777" w:rsidR="00C967EF" w:rsidRPr="006D3DFA" w:rsidRDefault="00C967EF" w:rsidP="00FF00F7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6D3DF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217A8" w14:textId="77777777" w:rsidR="00C967EF" w:rsidRPr="006D3DFA" w:rsidRDefault="00C967EF" w:rsidP="00FF00F7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6D3DF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Roofing iron 12 ft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23FA2" w14:textId="77777777" w:rsidR="00C967EF" w:rsidRPr="006D3DFA" w:rsidRDefault="00C967EF" w:rsidP="00FF00F7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6D3DF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FD4C9" w14:textId="77777777" w:rsidR="00C967EF" w:rsidRPr="006D3DFA" w:rsidRDefault="00C967EF" w:rsidP="00FF00F7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proofErr w:type="spellStart"/>
            <w:r w:rsidRPr="006D3DF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sht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2FFF0" w14:textId="77777777" w:rsidR="00C967EF" w:rsidRPr="006D3DFA" w:rsidRDefault="00C967EF" w:rsidP="00FF00F7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6D3DF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1474B" w14:textId="77777777" w:rsidR="00C967EF" w:rsidRPr="006D3DFA" w:rsidRDefault="00C967EF" w:rsidP="00FF00F7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6D3DF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C967EF" w:rsidRPr="006D3DFA" w14:paraId="357A7FAE" w14:textId="77777777" w:rsidTr="00FF00F7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5E0B9" w14:textId="77777777" w:rsidR="00C967EF" w:rsidRPr="006D3DFA" w:rsidRDefault="00C967EF" w:rsidP="00FF00F7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6D3DF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ACE8F" w14:textId="77777777" w:rsidR="00C967EF" w:rsidRPr="006D3DFA" w:rsidRDefault="00C967EF" w:rsidP="00FF00F7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6D3DF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Roofing iron 15 ft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30403" w14:textId="77777777" w:rsidR="00C967EF" w:rsidRPr="006D3DFA" w:rsidRDefault="00C967EF" w:rsidP="00FF00F7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6D3DF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DCC8A" w14:textId="77777777" w:rsidR="00C967EF" w:rsidRPr="006D3DFA" w:rsidRDefault="00C967EF" w:rsidP="00FF00F7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proofErr w:type="spellStart"/>
            <w:r w:rsidRPr="006D3DF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sht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CC817" w14:textId="77777777" w:rsidR="00C967EF" w:rsidRPr="006D3DFA" w:rsidRDefault="00C967EF" w:rsidP="00FF00F7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6D3DF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4DACA" w14:textId="77777777" w:rsidR="00C967EF" w:rsidRPr="006D3DFA" w:rsidRDefault="00C967EF" w:rsidP="00FF00F7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6D3DF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C967EF" w:rsidRPr="006D3DFA" w14:paraId="7E94FA8F" w14:textId="77777777" w:rsidTr="00FF00F7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0F946" w14:textId="77777777" w:rsidR="00C967EF" w:rsidRPr="006D3DFA" w:rsidRDefault="00C967EF" w:rsidP="00FF00F7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6D3DF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7BBB5" w14:textId="77777777" w:rsidR="00C967EF" w:rsidRPr="006D3DFA" w:rsidRDefault="00C967EF" w:rsidP="00FF00F7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6D3DF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Cements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90151" w14:textId="77777777" w:rsidR="00C967EF" w:rsidRPr="006D3DFA" w:rsidRDefault="00C967EF" w:rsidP="00FF00F7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6D3DF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47637" w14:textId="77777777" w:rsidR="00C967EF" w:rsidRPr="006D3DFA" w:rsidRDefault="00C967EF" w:rsidP="00FF00F7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6D3DF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bag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7E423" w14:textId="77777777" w:rsidR="00C967EF" w:rsidRPr="006D3DFA" w:rsidRDefault="00C967EF" w:rsidP="00FF00F7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6D3DF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7E97B" w14:textId="77777777" w:rsidR="00C967EF" w:rsidRPr="006D3DFA" w:rsidRDefault="00C967EF" w:rsidP="00FF00F7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6D3DF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C967EF" w:rsidRPr="006D3DFA" w14:paraId="63FA9650" w14:textId="77777777" w:rsidTr="00FF00F7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D28DA" w14:textId="77777777" w:rsidR="00C967EF" w:rsidRPr="006D3DFA" w:rsidRDefault="00C967EF" w:rsidP="00FF00F7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6D3DF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4F20F" w14:textId="77777777" w:rsidR="00C967EF" w:rsidRPr="006D3DFA" w:rsidRDefault="00C967EF" w:rsidP="00FF00F7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6D3DF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Marine Paint 4 </w:t>
            </w:r>
            <w:proofErr w:type="spellStart"/>
            <w:r w:rsidRPr="006D3DF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ltrs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7127F" w14:textId="77777777" w:rsidR="00C967EF" w:rsidRPr="006D3DFA" w:rsidRDefault="00C967EF" w:rsidP="00FF00F7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6D3DF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D8573" w14:textId="77777777" w:rsidR="00C967EF" w:rsidRPr="006D3DFA" w:rsidRDefault="00C967EF" w:rsidP="00FF00F7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6D3DF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tin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57B99" w14:textId="77777777" w:rsidR="00C967EF" w:rsidRPr="006D3DFA" w:rsidRDefault="00C967EF" w:rsidP="00FF00F7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6D3DF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368DC" w14:textId="77777777" w:rsidR="00C967EF" w:rsidRPr="006D3DFA" w:rsidRDefault="00C967EF" w:rsidP="00FF00F7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6D3DF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C967EF" w:rsidRPr="006D3DFA" w14:paraId="02A0E505" w14:textId="77777777" w:rsidTr="00FF00F7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56577" w14:textId="77777777" w:rsidR="00C967EF" w:rsidRPr="006D3DFA" w:rsidRDefault="00C967EF" w:rsidP="00FF00F7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6D3DF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23703" w14:textId="77777777" w:rsidR="00C967EF" w:rsidRPr="006D3DFA" w:rsidRDefault="00C967EF" w:rsidP="00FF00F7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6D3DF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Marine Paint 1 </w:t>
            </w:r>
            <w:proofErr w:type="spellStart"/>
            <w:r w:rsidRPr="006D3DF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ltr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52B15" w14:textId="77777777" w:rsidR="00C967EF" w:rsidRPr="006D3DFA" w:rsidRDefault="00C967EF" w:rsidP="00FF00F7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6D3DF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298EC" w14:textId="77777777" w:rsidR="00C967EF" w:rsidRPr="006D3DFA" w:rsidRDefault="00C967EF" w:rsidP="00FF00F7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6D3DF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tin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17CD5" w14:textId="77777777" w:rsidR="00C967EF" w:rsidRPr="006D3DFA" w:rsidRDefault="00C967EF" w:rsidP="00FF00F7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6D3DF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EF52F" w14:textId="77777777" w:rsidR="00C967EF" w:rsidRPr="006D3DFA" w:rsidRDefault="00C967EF" w:rsidP="00FF00F7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6D3DF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C967EF" w:rsidRPr="006D3DFA" w14:paraId="153C6ACF" w14:textId="77777777" w:rsidTr="00FF00F7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E953B" w14:textId="77777777" w:rsidR="00C967EF" w:rsidRPr="006D3DFA" w:rsidRDefault="00C967EF" w:rsidP="00FF00F7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6D3DF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FDCEB" w14:textId="77777777" w:rsidR="00C967EF" w:rsidRPr="006D3DFA" w:rsidRDefault="00C967EF" w:rsidP="00FF00F7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6D3DF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Hammer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ADDBD" w14:textId="77777777" w:rsidR="00C967EF" w:rsidRPr="006D3DFA" w:rsidRDefault="00C967EF" w:rsidP="00FF00F7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6D3DF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9889B" w14:textId="77777777" w:rsidR="00C967EF" w:rsidRPr="006D3DFA" w:rsidRDefault="00C967EF" w:rsidP="00FF00F7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6D3DF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pcs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A8031" w14:textId="77777777" w:rsidR="00C967EF" w:rsidRPr="006D3DFA" w:rsidRDefault="00C967EF" w:rsidP="00FF00F7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6D3DF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4C87E" w14:textId="77777777" w:rsidR="00C967EF" w:rsidRPr="006D3DFA" w:rsidRDefault="00C967EF" w:rsidP="00FF00F7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6D3DF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C967EF" w:rsidRPr="006D3DFA" w14:paraId="5402A4E7" w14:textId="77777777" w:rsidTr="00FF00F7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A434B" w14:textId="77777777" w:rsidR="00C967EF" w:rsidRPr="006D3DFA" w:rsidRDefault="00C967EF" w:rsidP="00FF00F7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6D3DF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461A5" w14:textId="77777777" w:rsidR="00C967EF" w:rsidRPr="006D3DFA" w:rsidRDefault="00C967EF" w:rsidP="00FF00F7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6D3DF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Lead wire 10 </w:t>
            </w:r>
            <w:proofErr w:type="spellStart"/>
            <w:r w:rsidRPr="006D3DF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mtr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2E922" w14:textId="77777777" w:rsidR="00C967EF" w:rsidRPr="006D3DFA" w:rsidRDefault="00C967EF" w:rsidP="00FF00F7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6D3DF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6904C" w14:textId="77777777" w:rsidR="00C967EF" w:rsidRPr="006D3DFA" w:rsidRDefault="00C967EF" w:rsidP="00FF00F7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6D3DF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roller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A9060" w14:textId="77777777" w:rsidR="00C967EF" w:rsidRPr="006D3DFA" w:rsidRDefault="00C967EF" w:rsidP="00FF00F7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6D3DF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16168" w14:textId="77777777" w:rsidR="00C967EF" w:rsidRPr="006D3DFA" w:rsidRDefault="00C967EF" w:rsidP="00FF00F7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6D3DF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C967EF" w:rsidRPr="006D3DFA" w14:paraId="249ED45F" w14:textId="77777777" w:rsidTr="00FF00F7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D0EC2" w14:textId="77777777" w:rsidR="00C967EF" w:rsidRPr="006D3DFA" w:rsidRDefault="00C967EF" w:rsidP="00FF00F7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6D3DF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BDDFA" w14:textId="77777777" w:rsidR="00C967EF" w:rsidRPr="006D3DFA" w:rsidRDefault="00C967EF" w:rsidP="00FF00F7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6D3DF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Lead wire 20 </w:t>
            </w:r>
            <w:proofErr w:type="spellStart"/>
            <w:r w:rsidRPr="006D3DF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mtr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F8DD1" w14:textId="77777777" w:rsidR="00C967EF" w:rsidRPr="006D3DFA" w:rsidRDefault="00C967EF" w:rsidP="00FF00F7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6D3DF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08E7F" w14:textId="77777777" w:rsidR="00C967EF" w:rsidRPr="006D3DFA" w:rsidRDefault="00C967EF" w:rsidP="00FF00F7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6D3DF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roller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79CD8" w14:textId="77777777" w:rsidR="00C967EF" w:rsidRPr="006D3DFA" w:rsidRDefault="00C967EF" w:rsidP="00FF00F7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6D3DF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8C3DD" w14:textId="77777777" w:rsidR="00C967EF" w:rsidRPr="006D3DFA" w:rsidRDefault="00C967EF" w:rsidP="00FF00F7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6D3DF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C967EF" w:rsidRPr="006D3DFA" w14:paraId="19CC2B05" w14:textId="77777777" w:rsidTr="00FF00F7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6073E" w14:textId="77777777" w:rsidR="00C967EF" w:rsidRPr="006D3DFA" w:rsidRDefault="00C967EF" w:rsidP="00FF00F7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6D3DF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0C159" w14:textId="77777777" w:rsidR="00C967EF" w:rsidRPr="006D3DFA" w:rsidRDefault="00C967EF" w:rsidP="00FF00F7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6D3DF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Power Board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6357F" w14:textId="77777777" w:rsidR="00C967EF" w:rsidRPr="006D3DFA" w:rsidRDefault="00C967EF" w:rsidP="00FF00F7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6D3DF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F0B86" w14:textId="77777777" w:rsidR="00C967EF" w:rsidRPr="006D3DFA" w:rsidRDefault="00C967EF" w:rsidP="00FF00F7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6D3DF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pcs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9EAFA" w14:textId="77777777" w:rsidR="00C967EF" w:rsidRPr="006D3DFA" w:rsidRDefault="00C967EF" w:rsidP="00FF00F7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6D3DF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81D64" w14:textId="77777777" w:rsidR="00C967EF" w:rsidRPr="006D3DFA" w:rsidRDefault="00C967EF" w:rsidP="00FF00F7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6D3DF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C967EF" w:rsidRPr="006D3DFA" w14:paraId="2D651AE3" w14:textId="77777777" w:rsidTr="00FF00F7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B204E" w14:textId="77777777" w:rsidR="00C967EF" w:rsidRPr="006D3DFA" w:rsidRDefault="00C967EF" w:rsidP="00FF00F7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6D3DF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320BD" w14:textId="77777777" w:rsidR="00C967EF" w:rsidRPr="006D3DFA" w:rsidRDefault="00C967EF" w:rsidP="00FF00F7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6D3DF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Plane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BA250" w14:textId="77777777" w:rsidR="00C967EF" w:rsidRPr="006D3DFA" w:rsidRDefault="00C967EF" w:rsidP="00FF00F7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6D3DF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EC4FC" w14:textId="77777777" w:rsidR="00C967EF" w:rsidRPr="006D3DFA" w:rsidRDefault="00C967EF" w:rsidP="00FF00F7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6D3DF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pcs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7D3F0" w14:textId="77777777" w:rsidR="00C967EF" w:rsidRPr="006D3DFA" w:rsidRDefault="00C967EF" w:rsidP="00FF00F7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6D3DF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A503D" w14:textId="77777777" w:rsidR="00C967EF" w:rsidRPr="006D3DFA" w:rsidRDefault="00C967EF" w:rsidP="00FF00F7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6D3DF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C967EF" w:rsidRPr="006D3DFA" w14:paraId="1F5AEC13" w14:textId="77777777" w:rsidTr="00FF00F7">
        <w:trPr>
          <w:trHeight w:val="576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5516E" w14:textId="77777777" w:rsidR="00C967EF" w:rsidRPr="006D3DFA" w:rsidRDefault="00C967EF" w:rsidP="00FF00F7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6D3DF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1B012" w14:textId="77777777" w:rsidR="00C967EF" w:rsidRPr="006D3DFA" w:rsidRDefault="00C967EF" w:rsidP="00FF00F7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proofErr w:type="gramStart"/>
            <w:r w:rsidRPr="006D3DF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Tape  measure</w:t>
            </w:r>
            <w:proofErr w:type="gramEnd"/>
            <w:r w:rsidRPr="006D3DF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(medium)5mtrs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C6479" w14:textId="77777777" w:rsidR="00C967EF" w:rsidRPr="006D3DFA" w:rsidRDefault="00C967EF" w:rsidP="00FF00F7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6D3DF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7702B" w14:textId="77777777" w:rsidR="00C967EF" w:rsidRPr="006D3DFA" w:rsidRDefault="00C967EF" w:rsidP="00FF00F7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6D3DF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pcs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6DEFD" w14:textId="77777777" w:rsidR="00C967EF" w:rsidRPr="006D3DFA" w:rsidRDefault="00C967EF" w:rsidP="00FF00F7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6D3DF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560AF" w14:textId="77777777" w:rsidR="00C967EF" w:rsidRPr="006D3DFA" w:rsidRDefault="00C967EF" w:rsidP="00FF00F7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6D3DF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C967EF" w:rsidRPr="006D3DFA" w14:paraId="77248001" w14:textId="77777777" w:rsidTr="00FF00F7">
        <w:trPr>
          <w:trHeight w:val="86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F47DA" w14:textId="77777777" w:rsidR="00C967EF" w:rsidRPr="006D3DFA" w:rsidRDefault="00C967EF" w:rsidP="00FF00F7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6D3DF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463D2" w14:textId="77777777" w:rsidR="00C967EF" w:rsidRPr="006D3DFA" w:rsidRDefault="00C967EF" w:rsidP="00FF00F7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6D3DF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Tape </w:t>
            </w:r>
            <w:proofErr w:type="gramStart"/>
            <w:r w:rsidRPr="006D3DF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Measure(</w:t>
            </w:r>
            <w:proofErr w:type="gramEnd"/>
            <w:r w:rsidRPr="006D3DF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Large)8 </w:t>
            </w:r>
            <w:proofErr w:type="spellStart"/>
            <w:r w:rsidRPr="006D3DF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mtrs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618E0" w14:textId="77777777" w:rsidR="00C967EF" w:rsidRPr="006D3DFA" w:rsidRDefault="00C967EF" w:rsidP="00FF00F7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6D3DF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51BF2" w14:textId="77777777" w:rsidR="00C967EF" w:rsidRPr="006D3DFA" w:rsidRDefault="00C967EF" w:rsidP="00FF00F7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6D3DF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pcs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DF332" w14:textId="77777777" w:rsidR="00C967EF" w:rsidRPr="006D3DFA" w:rsidRDefault="00C967EF" w:rsidP="00FF00F7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6D3DF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7AEA9" w14:textId="77777777" w:rsidR="00C967EF" w:rsidRPr="006D3DFA" w:rsidRDefault="00C967EF" w:rsidP="00FF00F7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6D3DF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C967EF" w:rsidRPr="006D3DFA" w14:paraId="6F8A3ADC" w14:textId="77777777" w:rsidTr="00FF00F7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F94E2" w14:textId="77777777" w:rsidR="00C967EF" w:rsidRPr="006D3DFA" w:rsidRDefault="00C967EF" w:rsidP="00FF00F7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6D3DF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F78F1" w14:textId="77777777" w:rsidR="00C967EF" w:rsidRPr="006D3DFA" w:rsidRDefault="00C967EF" w:rsidP="00FF00F7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6D3DF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Handsaw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FA366" w14:textId="77777777" w:rsidR="00C967EF" w:rsidRPr="006D3DFA" w:rsidRDefault="00C967EF" w:rsidP="00FF00F7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6D3DF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C3E79" w14:textId="77777777" w:rsidR="00C967EF" w:rsidRPr="006D3DFA" w:rsidRDefault="00C967EF" w:rsidP="00FF00F7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6D3DF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pcs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56733" w14:textId="77777777" w:rsidR="00C967EF" w:rsidRPr="006D3DFA" w:rsidRDefault="00C967EF" w:rsidP="00FF00F7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6D3DF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4CEB2" w14:textId="77777777" w:rsidR="00C967EF" w:rsidRPr="006D3DFA" w:rsidRDefault="00C967EF" w:rsidP="00FF00F7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6D3DF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C967EF" w:rsidRPr="006D3DFA" w14:paraId="3E3D8B6C" w14:textId="77777777" w:rsidTr="00FF00F7">
        <w:trPr>
          <w:trHeight w:val="576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0EC9B" w14:textId="77777777" w:rsidR="00C967EF" w:rsidRPr="006D3DFA" w:rsidRDefault="00C967EF" w:rsidP="00FF00F7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6D3DF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1B254" w14:textId="77777777" w:rsidR="00C967EF" w:rsidRPr="006D3DFA" w:rsidRDefault="00C967EF" w:rsidP="00FF00F7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6D3DF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Screw </w:t>
            </w:r>
            <w:proofErr w:type="gramStart"/>
            <w:r w:rsidRPr="006D3DF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Driver(</w:t>
            </w:r>
            <w:proofErr w:type="gramEnd"/>
            <w:r w:rsidRPr="006D3DF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Stanley)16 pcs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306F3" w14:textId="77777777" w:rsidR="00C967EF" w:rsidRPr="006D3DFA" w:rsidRDefault="00C967EF" w:rsidP="00FF00F7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6D3DF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E683B" w14:textId="77777777" w:rsidR="00C967EF" w:rsidRPr="006D3DFA" w:rsidRDefault="00C967EF" w:rsidP="00FF00F7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6D3DF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Set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14BA4" w14:textId="77777777" w:rsidR="00C967EF" w:rsidRPr="006D3DFA" w:rsidRDefault="00C967EF" w:rsidP="00FF00F7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6D3DF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FB2DC" w14:textId="77777777" w:rsidR="00C967EF" w:rsidRPr="006D3DFA" w:rsidRDefault="00C967EF" w:rsidP="00FF00F7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6D3DF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C967EF" w:rsidRPr="006D3DFA" w14:paraId="5278AE54" w14:textId="77777777" w:rsidTr="00FF00F7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A7E7B" w14:textId="77777777" w:rsidR="00C967EF" w:rsidRPr="006D3DFA" w:rsidRDefault="00C967EF" w:rsidP="00FF00F7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6D3DF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lastRenderedPageBreak/>
              <w:t>15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32321" w14:textId="77777777" w:rsidR="00C967EF" w:rsidRPr="006D3DFA" w:rsidRDefault="00C967EF" w:rsidP="00FF00F7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6D3DF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Cordless Drill Bosch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778C9" w14:textId="77777777" w:rsidR="00C967EF" w:rsidRPr="006D3DFA" w:rsidRDefault="00C967EF" w:rsidP="00FF00F7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6D3DF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1A205" w14:textId="77777777" w:rsidR="00C967EF" w:rsidRPr="006D3DFA" w:rsidRDefault="00C967EF" w:rsidP="00FF00F7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6D3DF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Unit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15BFA" w14:textId="77777777" w:rsidR="00C967EF" w:rsidRPr="006D3DFA" w:rsidRDefault="00C967EF" w:rsidP="00FF00F7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6D3DF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26E92" w14:textId="77777777" w:rsidR="00C967EF" w:rsidRPr="006D3DFA" w:rsidRDefault="00C967EF" w:rsidP="00FF00F7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6D3DF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C967EF" w:rsidRPr="006D3DFA" w14:paraId="6477FED8" w14:textId="77777777" w:rsidTr="00FF00F7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4BDCE" w14:textId="77777777" w:rsidR="00C967EF" w:rsidRPr="006D3DFA" w:rsidRDefault="00C967EF" w:rsidP="00FF00F7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6D3DF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27A40" w14:textId="77777777" w:rsidR="00C967EF" w:rsidRPr="006D3DFA" w:rsidRDefault="00C967EF" w:rsidP="00FF00F7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6D3DF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Brick </w:t>
            </w:r>
            <w:proofErr w:type="spellStart"/>
            <w:r w:rsidRPr="006D3DF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mould</w:t>
            </w:r>
            <w:proofErr w:type="spellEnd"/>
            <w:r w:rsidRPr="006D3DF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size 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8D12D" w14:textId="77777777" w:rsidR="00C967EF" w:rsidRPr="006D3DFA" w:rsidRDefault="00C967EF" w:rsidP="00FF00F7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6D3DF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D82B7" w14:textId="77777777" w:rsidR="00C967EF" w:rsidRPr="006D3DFA" w:rsidRDefault="00C967EF" w:rsidP="00FF00F7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6D3DF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no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C7862" w14:textId="77777777" w:rsidR="00C967EF" w:rsidRPr="006D3DFA" w:rsidRDefault="00C967EF" w:rsidP="00FF00F7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6D3DF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2E92C" w14:textId="77777777" w:rsidR="00C967EF" w:rsidRPr="006D3DFA" w:rsidRDefault="00C967EF" w:rsidP="00FF00F7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6D3DF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C967EF" w:rsidRPr="006D3DFA" w14:paraId="07BD0253" w14:textId="77777777" w:rsidTr="00FF00F7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897B5" w14:textId="77777777" w:rsidR="00C967EF" w:rsidRPr="006D3DFA" w:rsidRDefault="00C967EF" w:rsidP="00FF00F7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6D3DF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0E288" w14:textId="77777777" w:rsidR="00C967EF" w:rsidRPr="006D3DFA" w:rsidRDefault="00C967EF" w:rsidP="00FF00F7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6D3DF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Brick mound size 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F44D6" w14:textId="77777777" w:rsidR="00C967EF" w:rsidRPr="006D3DFA" w:rsidRDefault="00C967EF" w:rsidP="00FF00F7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6D3DF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09FE2" w14:textId="77777777" w:rsidR="00C967EF" w:rsidRPr="006D3DFA" w:rsidRDefault="00C967EF" w:rsidP="00FF00F7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6D3DF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no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26849" w14:textId="77777777" w:rsidR="00C967EF" w:rsidRPr="006D3DFA" w:rsidRDefault="00C967EF" w:rsidP="00FF00F7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6D3DF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7816D" w14:textId="77777777" w:rsidR="00C967EF" w:rsidRPr="006D3DFA" w:rsidRDefault="00C967EF" w:rsidP="00FF00F7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6D3DF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C967EF" w:rsidRPr="006D3DFA" w14:paraId="4FD314A5" w14:textId="77777777" w:rsidTr="00FF00F7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EE7D1" w14:textId="77777777" w:rsidR="00C967EF" w:rsidRPr="006D3DFA" w:rsidRDefault="00C967EF" w:rsidP="00FF00F7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6D3DF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02992" w14:textId="77777777" w:rsidR="00C967EF" w:rsidRPr="006D3DFA" w:rsidRDefault="00C967EF" w:rsidP="00FF00F7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6D3DF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Concrete Mixer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7AE90" w14:textId="77777777" w:rsidR="00C967EF" w:rsidRPr="006D3DFA" w:rsidRDefault="00C967EF" w:rsidP="00FF00F7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6D3DF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0B310" w14:textId="77777777" w:rsidR="00C967EF" w:rsidRPr="006D3DFA" w:rsidRDefault="00C967EF" w:rsidP="00FF00F7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6D3DF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no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24440" w14:textId="77777777" w:rsidR="00C967EF" w:rsidRPr="006D3DFA" w:rsidRDefault="00C967EF" w:rsidP="00FF00F7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6D3DF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14A7A" w14:textId="77777777" w:rsidR="00C967EF" w:rsidRPr="006D3DFA" w:rsidRDefault="00C967EF" w:rsidP="00FF00F7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6D3DF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C967EF" w:rsidRPr="006D3DFA" w14:paraId="23B45851" w14:textId="77777777" w:rsidTr="00FF00F7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BCE1D" w14:textId="77777777" w:rsidR="00C967EF" w:rsidRPr="006D3DFA" w:rsidRDefault="00C967EF" w:rsidP="00FF00F7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6D3DF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F1602" w14:textId="77777777" w:rsidR="00C967EF" w:rsidRPr="006D3DFA" w:rsidRDefault="00C967EF" w:rsidP="00FF00F7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6D3DF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C4515" w14:textId="77777777" w:rsidR="00C967EF" w:rsidRPr="006D3DFA" w:rsidRDefault="00C967EF" w:rsidP="00FF00F7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6D3DF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3284B" w14:textId="77777777" w:rsidR="00C967EF" w:rsidRPr="006D3DFA" w:rsidRDefault="00C967EF" w:rsidP="00FF00F7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6D3DF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DB438" w14:textId="77777777" w:rsidR="00C967EF" w:rsidRPr="006D3DFA" w:rsidRDefault="00C967EF" w:rsidP="00FF00F7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6D3DF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77C31" w14:textId="77777777" w:rsidR="00C967EF" w:rsidRPr="006D3DFA" w:rsidRDefault="00C967EF" w:rsidP="00FF00F7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6D3DF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C967EF" w:rsidRPr="006D3DFA" w14:paraId="5CEC60D7" w14:textId="77777777" w:rsidTr="00FF00F7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CE049" w14:textId="77777777" w:rsidR="00C967EF" w:rsidRPr="006D3DFA" w:rsidRDefault="00C967EF" w:rsidP="00FF00F7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6D3DF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52795" w14:textId="77777777" w:rsidR="00C967EF" w:rsidRPr="006D3DFA" w:rsidRDefault="00C967EF" w:rsidP="00FF00F7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6D3DF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C81E1" w14:textId="77777777" w:rsidR="00C967EF" w:rsidRPr="006D3DFA" w:rsidRDefault="00C967EF" w:rsidP="00FF00F7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6D3DF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F6D3A" w14:textId="77777777" w:rsidR="00C967EF" w:rsidRPr="006D3DFA" w:rsidRDefault="00C967EF" w:rsidP="00FF00F7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6D3DF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E37C5" w14:textId="77777777" w:rsidR="00C967EF" w:rsidRPr="006D3DFA" w:rsidRDefault="00C967EF" w:rsidP="00FF00F7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6D3DF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E310C" w14:textId="77777777" w:rsidR="00C967EF" w:rsidRPr="006D3DFA" w:rsidRDefault="00C967EF" w:rsidP="00FF00F7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6D3DF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</w:tbl>
    <w:p w14:paraId="69E741C9" w14:textId="1A595294" w:rsidR="00C44890" w:rsidRPr="00492684" w:rsidRDefault="00C44890" w:rsidP="00C44890">
      <w:pPr>
        <w:rPr>
          <w:i/>
          <w:iCs/>
          <w:lang w:val="en-GB"/>
        </w:rPr>
      </w:pPr>
    </w:p>
    <w:p w14:paraId="67D3B075" w14:textId="77777777" w:rsidR="00C44890" w:rsidRPr="00492684" w:rsidRDefault="00C44890" w:rsidP="00C44890">
      <w:pPr>
        <w:rPr>
          <w:lang w:val="en-GB"/>
        </w:rPr>
      </w:pPr>
    </w:p>
    <w:p w14:paraId="06D3C1C1" w14:textId="77777777" w:rsidR="00C44890" w:rsidRPr="00492684" w:rsidRDefault="00C44890" w:rsidP="00C44890">
      <w:pPr>
        <w:rPr>
          <w:lang w:val="en-GB"/>
        </w:rPr>
      </w:pPr>
    </w:p>
    <w:sectPr w:rsidR="00C44890" w:rsidRPr="00492684" w:rsidSect="00FF7B55">
      <w:headerReference w:type="default" r:id="rId11"/>
      <w:footerReference w:type="default" r:id="rId12"/>
      <w:type w:val="oddPage"/>
      <w:pgSz w:w="11907" w:h="16839" w:code="9"/>
      <w:pgMar w:top="1701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3DB80F" w14:textId="77777777" w:rsidR="008C3F2C" w:rsidRDefault="008C3F2C">
      <w:r>
        <w:separator/>
      </w:r>
    </w:p>
  </w:endnote>
  <w:endnote w:type="continuationSeparator" w:id="0">
    <w:p w14:paraId="60108724" w14:textId="77777777" w:rsidR="008C3F2C" w:rsidRDefault="008C3F2C">
      <w:r>
        <w:continuationSeparator/>
      </w:r>
    </w:p>
  </w:endnote>
  <w:endnote w:type="continuationNotice" w:id="1">
    <w:p w14:paraId="03193D7A" w14:textId="77777777" w:rsidR="008C3F2C" w:rsidRDefault="008C3F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휴먼명조">
    <w:altName w:val="Arial Unicode MS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14E75" w14:textId="64A5D96E" w:rsidR="00B12852" w:rsidRDefault="00B12852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6D3DFA" w:rsidRPr="006D3DFA">
      <w:rPr>
        <w:noProof/>
        <w:color w:val="17365D" w:themeColor="text2" w:themeShade="BF"/>
        <w:lang w:val="sv-SE"/>
      </w:rPr>
      <w:t>1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6D3DFA" w:rsidRPr="006D3DFA">
      <w:rPr>
        <w:noProof/>
        <w:color w:val="17365D" w:themeColor="text2" w:themeShade="BF"/>
        <w:lang w:val="sv-SE"/>
      </w:rPr>
      <w:t>3</w:t>
    </w:r>
    <w:r>
      <w:rPr>
        <w:color w:val="17365D" w:themeColor="text2" w:themeShade="BF"/>
      </w:rPr>
      <w:fldChar w:fldCharType="end"/>
    </w:r>
  </w:p>
  <w:p w14:paraId="213B5D63" w14:textId="03B3A30F" w:rsidR="00B12852" w:rsidRDefault="00B12852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C967EF">
      <w:rPr>
        <w:noProof/>
      </w:rPr>
      <w:t>2022-04-13</w:t>
    </w:r>
    <w:r>
      <w:fldChar w:fldCharType="end"/>
    </w:r>
  </w:p>
  <w:p w14:paraId="4C7E2131" w14:textId="77777777" w:rsidR="00B12852" w:rsidRDefault="00B1285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5CB282" w14:textId="77777777" w:rsidR="008C3F2C" w:rsidRDefault="008C3F2C">
      <w:r>
        <w:separator/>
      </w:r>
    </w:p>
  </w:footnote>
  <w:footnote w:type="continuationSeparator" w:id="0">
    <w:p w14:paraId="1CAF1490" w14:textId="77777777" w:rsidR="008C3F2C" w:rsidRDefault="008C3F2C">
      <w:r>
        <w:continuationSeparator/>
      </w:r>
    </w:p>
  </w:footnote>
  <w:footnote w:type="continuationNotice" w:id="1">
    <w:p w14:paraId="44E72211" w14:textId="77777777" w:rsidR="008C3F2C" w:rsidRDefault="008C3F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7516A1" w14:textId="692A03C1" w:rsidR="00B12852" w:rsidRPr="00FF7B55" w:rsidRDefault="00B12852" w:rsidP="00FF7B55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11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asciiTheme="minorHAnsi" w:hAnsiTheme="minorHAnsi" w:cs="Calibri"/>
        <w:sz w:val="20"/>
      </w:rPr>
      <w:tab/>
    </w:r>
    <w:r>
      <w:rPr>
        <w:rFonts w:asciiTheme="minorHAnsi" w:hAnsiTheme="minorHAnsi" w:cs="Calibri"/>
        <w:sz w:val="20"/>
      </w:rPr>
      <w:fldChar w:fldCharType="begin"/>
    </w:r>
    <w:r>
      <w:rPr>
        <w:rFonts w:asciiTheme="minorHAnsi" w:hAnsiTheme="minorHAnsi" w:cs="Calibri"/>
        <w:sz w:val="20"/>
      </w:rPr>
      <w:instrText xml:space="preserve"> REF Number \h  \* MERGEFORMAT </w:instrText>
    </w:r>
    <w:r>
      <w:rPr>
        <w:rFonts w:asciiTheme="minorHAnsi" w:hAnsiTheme="minorHAnsi" w:cs="Calibri"/>
        <w:sz w:val="20"/>
      </w:rPr>
    </w:r>
    <w:r>
      <w:rPr>
        <w:rFonts w:asciiTheme="minorHAnsi" w:hAnsiTheme="minorHAnsi" w:cs="Calibri"/>
        <w:sz w:val="20"/>
      </w:rPr>
      <w:fldChar w:fldCharType="separate"/>
    </w:r>
    <w:r w:rsidRPr="00A66587">
      <w:rPr>
        <w:rStyle w:val="Strong"/>
        <w:rFonts w:asciiTheme="minorHAnsi" w:hAnsiTheme="minorHAnsi" w:cstheme="minorHAnsi"/>
        <w:lang w:val="en-GB"/>
      </w:rPr>
      <w:t>RFQ-</w:t>
    </w:r>
    <w:r>
      <w:rPr>
        <w:rStyle w:val="Strong"/>
        <w:rFonts w:asciiTheme="minorHAnsi" w:hAnsiTheme="minorHAnsi" w:cstheme="minorHAnsi"/>
        <w:lang w:val="en-GB"/>
      </w:rPr>
      <w:t>MXXX</w:t>
    </w:r>
    <w:r w:rsidRPr="00A66587">
      <w:rPr>
        <w:rStyle w:val="Strong"/>
        <w:rFonts w:asciiTheme="minorHAnsi" w:hAnsiTheme="minorHAnsi" w:cstheme="minorHAnsi"/>
        <w:lang w:val="en-GB"/>
      </w:rPr>
      <w:t>-2020-</w:t>
    </w:r>
    <w:r w:rsidRPr="00800392">
      <w:rPr>
        <w:rStyle w:val="Strong"/>
        <w:rFonts w:asciiTheme="minorHAnsi" w:hAnsiTheme="minorHAnsi" w:cstheme="minorHAnsi"/>
        <w:lang w:val="en-GB"/>
      </w:rPr>
      <w:t>000</w:t>
    </w:r>
    <w:r>
      <w:rPr>
        <w:rFonts w:asciiTheme="minorHAnsi" w:hAnsiTheme="minorHAnsi" w:cs="Calibri"/>
        <w:sz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1squarebullet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2dash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3opensquarebullet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3D2E81"/>
    <w:multiLevelType w:val="hybridMultilevel"/>
    <w:tmpl w:val="AD5C2CD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3F01C0"/>
    <w:multiLevelType w:val="hybridMultilevel"/>
    <w:tmpl w:val="A59013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3422FF"/>
    <w:multiLevelType w:val="hybridMultilevel"/>
    <w:tmpl w:val="CF661A9A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F18AFD7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5number1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3"/>
  </w:num>
  <w:num w:numId="3">
    <w:abstractNumId w:val="14"/>
  </w:num>
  <w:num w:numId="4">
    <w:abstractNumId w:val="5"/>
  </w:num>
  <w:num w:numId="5">
    <w:abstractNumId w:val="4"/>
  </w:num>
  <w:num w:numId="6">
    <w:abstractNumId w:val="9"/>
  </w:num>
  <w:num w:numId="7">
    <w:abstractNumId w:val="6"/>
  </w:num>
  <w:num w:numId="8">
    <w:abstractNumId w:val="11"/>
  </w:num>
  <w:num w:numId="9">
    <w:abstractNumId w:val="0"/>
  </w:num>
  <w:num w:numId="10">
    <w:abstractNumId w:val="10"/>
  </w:num>
  <w:num w:numId="11">
    <w:abstractNumId w:val="2"/>
  </w:num>
  <w:num w:numId="12">
    <w:abstractNumId w:val="8"/>
  </w:num>
  <w:num w:numId="13">
    <w:abstractNumId w:val="12"/>
  </w:num>
  <w:num w:numId="14">
    <w:abstractNumId w:val="3"/>
  </w:num>
  <w:num w:numId="15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3E8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6E8B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0F7FB4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0764"/>
    <w:rsid w:val="001A10C5"/>
    <w:rsid w:val="001B2828"/>
    <w:rsid w:val="001B28AC"/>
    <w:rsid w:val="001B54D2"/>
    <w:rsid w:val="001B6479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740"/>
    <w:rsid w:val="002A48FA"/>
    <w:rsid w:val="002A5F73"/>
    <w:rsid w:val="002A6735"/>
    <w:rsid w:val="002A696D"/>
    <w:rsid w:val="002A6EEC"/>
    <w:rsid w:val="002B05CA"/>
    <w:rsid w:val="002B1EC6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68FA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3D1B"/>
    <w:rsid w:val="003E3DC5"/>
    <w:rsid w:val="003E3EC4"/>
    <w:rsid w:val="003E576E"/>
    <w:rsid w:val="003E5941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090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2684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48A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5F89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2CA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37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155A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3AC"/>
    <w:rsid w:val="006D1F42"/>
    <w:rsid w:val="006D1F97"/>
    <w:rsid w:val="006D33C7"/>
    <w:rsid w:val="006D34C4"/>
    <w:rsid w:val="006D3DFA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2E2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12A"/>
    <w:rsid w:val="007B04E2"/>
    <w:rsid w:val="007B0AEC"/>
    <w:rsid w:val="007B2CFF"/>
    <w:rsid w:val="007B32D1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464A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392"/>
    <w:rsid w:val="00800ED9"/>
    <w:rsid w:val="00802103"/>
    <w:rsid w:val="00804AA0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3F2C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B69"/>
    <w:rsid w:val="00992F9D"/>
    <w:rsid w:val="0099323C"/>
    <w:rsid w:val="00993409"/>
    <w:rsid w:val="009941A9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095D"/>
    <w:rsid w:val="009E1485"/>
    <w:rsid w:val="009E278C"/>
    <w:rsid w:val="009E4037"/>
    <w:rsid w:val="009E6E15"/>
    <w:rsid w:val="009E6F73"/>
    <w:rsid w:val="009F05F8"/>
    <w:rsid w:val="009F2022"/>
    <w:rsid w:val="009F3EDC"/>
    <w:rsid w:val="009F3EFE"/>
    <w:rsid w:val="009F418F"/>
    <w:rsid w:val="009F4691"/>
    <w:rsid w:val="009F543D"/>
    <w:rsid w:val="009F7BC6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748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66587"/>
    <w:rsid w:val="00A71246"/>
    <w:rsid w:val="00A74C87"/>
    <w:rsid w:val="00A755AB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5780"/>
    <w:rsid w:val="00AD68D0"/>
    <w:rsid w:val="00AD6E45"/>
    <w:rsid w:val="00AD755D"/>
    <w:rsid w:val="00AD7F57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852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8B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D3F80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CA"/>
    <w:rsid w:val="00C411FE"/>
    <w:rsid w:val="00C422A8"/>
    <w:rsid w:val="00C447AC"/>
    <w:rsid w:val="00C44890"/>
    <w:rsid w:val="00C4656F"/>
    <w:rsid w:val="00C47D72"/>
    <w:rsid w:val="00C50F39"/>
    <w:rsid w:val="00C51290"/>
    <w:rsid w:val="00C56AA5"/>
    <w:rsid w:val="00C575E1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7EF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1FF8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3C30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3C4C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C72C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0916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2925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  <w:rsid w:val="00FF7B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44890"/>
    <w:pPr>
      <w:spacing w:before="120"/>
    </w:pPr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BankNormal">
    <w:name w:val="BankNormal"/>
    <w:basedOn w:val="Normal"/>
    <w:rsid w:val="001243D1"/>
    <w:pPr>
      <w:spacing w:after="240"/>
    </w:pPr>
  </w:style>
  <w:style w:type="character" w:customStyle="1" w:styleId="Heading5Char">
    <w:name w:val="Heading 5 Char"/>
    <w:link w:val="Heading5"/>
    <w:rsid w:val="002E56DE"/>
    <w:rPr>
      <w:sz w:val="24"/>
    </w:r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uiPriority w:val="99"/>
    <w:rsid w:val="00D97594"/>
    <w:rPr>
      <w:color w:val="0000FF"/>
      <w:u w:val="single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tabs>
        <w:tab w:val="num" w:pos="646"/>
      </w:tabs>
      <w:spacing w:after="120"/>
      <w:ind w:left="646" w:hanging="289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tabs>
        <w:tab w:val="num" w:pos="924"/>
      </w:tabs>
      <w:spacing w:after="120"/>
      <w:ind w:left="924" w:hanging="278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tabs>
        <w:tab w:val="num" w:pos="1213"/>
      </w:tabs>
      <w:spacing w:after="120"/>
      <w:ind w:left="1213" w:hanging="289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1110E"/>
    <w:rPr>
      <w:color w:val="800080" w:themeColor="followedHyperlink"/>
      <w:u w:val="single"/>
    </w:rPr>
  </w:style>
  <w:style w:type="table" w:styleId="GridTable1Light">
    <w:name w:val="Grid Table 1 Light"/>
    <w:basedOn w:val="TableNormal"/>
    <w:uiPriority w:val="46"/>
    <w:rsid w:val="00C44890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7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4AFCCE5-48E3-4D49-B7F9-0F637C44C9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2</TotalTime>
  <Pages>1</Pages>
  <Words>156</Words>
  <Characters>892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1046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Koaa Ekeata</cp:lastModifiedBy>
  <cp:revision>4</cp:revision>
  <cp:lastPrinted>2013-10-18T08:32:00Z</cp:lastPrinted>
  <dcterms:created xsi:type="dcterms:W3CDTF">2022-04-12T21:53:00Z</dcterms:created>
  <dcterms:modified xsi:type="dcterms:W3CDTF">2022-04-13T03:21:00Z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